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B40" w:rsidRPr="00384927" w:rsidRDefault="00291B40" w:rsidP="00402CB7">
      <w:pPr>
        <w:autoSpaceDE w:val="0"/>
        <w:autoSpaceDN w:val="0"/>
        <w:adjustRightInd w:val="0"/>
        <w:ind w:left="4680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291B40" w:rsidRPr="00384927" w:rsidRDefault="00291B40" w:rsidP="00402CB7">
      <w:pPr>
        <w:spacing w:after="4" w:line="233" w:lineRule="auto"/>
        <w:ind w:left="4680" w:right="110"/>
        <w:rPr>
          <w:sz w:val="28"/>
          <w:szCs w:val="28"/>
        </w:rPr>
      </w:pPr>
      <w:r w:rsidRPr="00384927">
        <w:rPr>
          <w:sz w:val="28"/>
          <w:szCs w:val="28"/>
        </w:rPr>
        <w:t xml:space="preserve">к конкурсной документации по проведению открытого конкурса на право осуществления </w:t>
      </w:r>
      <w:r>
        <w:rPr>
          <w:sz w:val="28"/>
          <w:szCs w:val="28"/>
        </w:rPr>
        <w:t xml:space="preserve">регулярных </w:t>
      </w:r>
      <w:r w:rsidRPr="00384927">
        <w:rPr>
          <w:sz w:val="28"/>
          <w:szCs w:val="28"/>
        </w:rPr>
        <w:t xml:space="preserve">перевозок пассажиров и багажа автомобильным транспортом по нерегулируемым тарифам </w:t>
      </w:r>
      <w:r>
        <w:rPr>
          <w:sz w:val="28"/>
          <w:szCs w:val="28"/>
        </w:rPr>
        <w:t xml:space="preserve">на муниципальных маршрутах регулярных перевозок </w:t>
      </w:r>
      <w:r w:rsidRPr="00384927">
        <w:rPr>
          <w:sz w:val="28"/>
          <w:szCs w:val="28"/>
        </w:rPr>
        <w:t>в границах Тимашевского городского поселения Тимашевского района</w:t>
      </w:r>
    </w:p>
    <w:p w:rsidR="00291B40" w:rsidRDefault="00291B40" w:rsidP="00BF04D4">
      <w:pPr>
        <w:jc w:val="center"/>
        <w:rPr>
          <w:b/>
          <w:sz w:val="28"/>
          <w:szCs w:val="28"/>
        </w:rPr>
      </w:pPr>
    </w:p>
    <w:p w:rsidR="00291B40" w:rsidRPr="00BF04D4" w:rsidRDefault="00291B40" w:rsidP="00BF04D4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 xml:space="preserve">Опись документов, </w:t>
      </w:r>
      <w:r w:rsidRPr="00FB4465">
        <w:rPr>
          <w:b/>
          <w:sz w:val="28"/>
          <w:szCs w:val="28"/>
        </w:rPr>
        <w:t xml:space="preserve">представляемых для участия в открытом конкурсе на право </w:t>
      </w:r>
      <w:r>
        <w:rPr>
          <w:b/>
          <w:sz w:val="28"/>
          <w:szCs w:val="28"/>
        </w:rPr>
        <w:t>осуществления регулярных перевозок пассажиров и багажа автомобильным транспортом по нерегулируемым тарифам на муниципальных маршрутах регулярных перевозок в границах Тимашевского городского поселения Тимашевского района</w:t>
      </w:r>
    </w:p>
    <w:p w:rsidR="00291B40" w:rsidRPr="001A6672" w:rsidRDefault="00291B40" w:rsidP="00915D7B">
      <w:pPr>
        <w:jc w:val="center"/>
        <w:rPr>
          <w:caps/>
          <w:sz w:val="24"/>
          <w:szCs w:val="24"/>
        </w:rPr>
      </w:pPr>
    </w:p>
    <w:p w:rsidR="00291B40" w:rsidRPr="00FF0F88" w:rsidRDefault="00291B40" w:rsidP="00BF04D4">
      <w:pPr>
        <w:jc w:val="both"/>
        <w:rPr>
          <w:sz w:val="28"/>
          <w:szCs w:val="28"/>
        </w:rPr>
      </w:pPr>
      <w:r w:rsidRPr="00FF0F88">
        <w:rPr>
          <w:sz w:val="28"/>
          <w:szCs w:val="28"/>
        </w:rPr>
        <w:t>Настоящим ________________________________</w:t>
      </w:r>
      <w:r>
        <w:rPr>
          <w:sz w:val="28"/>
          <w:szCs w:val="28"/>
        </w:rPr>
        <w:t>____</w:t>
      </w:r>
      <w:r w:rsidRPr="00FF0F88">
        <w:rPr>
          <w:sz w:val="28"/>
          <w:szCs w:val="28"/>
        </w:rPr>
        <w:t>__подтверждаю, что для</w:t>
      </w:r>
    </w:p>
    <w:p w:rsidR="00291B40" w:rsidRPr="00FF0F88" w:rsidRDefault="00291B40" w:rsidP="00BF04D4">
      <w:pPr>
        <w:ind w:firstLine="2127"/>
      </w:pPr>
      <w:r w:rsidRPr="00FF0F88">
        <w:t>(наименование заявителя)</w:t>
      </w:r>
    </w:p>
    <w:p w:rsidR="00291B40" w:rsidRPr="00FF0F88" w:rsidRDefault="00291B40" w:rsidP="00BF04D4">
      <w:pPr>
        <w:jc w:val="both"/>
        <w:rPr>
          <w:sz w:val="28"/>
          <w:szCs w:val="28"/>
        </w:rPr>
      </w:pPr>
      <w:r w:rsidRPr="00FF0F88">
        <w:rPr>
          <w:sz w:val="28"/>
          <w:szCs w:val="28"/>
        </w:rPr>
        <w:t xml:space="preserve">участия в открытом конкурсе на право </w:t>
      </w:r>
      <w:r w:rsidRPr="00402CB7">
        <w:rPr>
          <w:sz w:val="28"/>
          <w:szCs w:val="28"/>
        </w:rPr>
        <w:t>осуществления регулярных перевозок пассажиров и багажа автомобильным транспортом по нерегулируемым тарифам на муниципальных маршрутах регулярных перевозок в границах Тимашевского городского поселения Тимашевского района</w:t>
      </w:r>
      <w:r>
        <w:rPr>
          <w:sz w:val="28"/>
          <w:szCs w:val="28"/>
        </w:rPr>
        <w:t xml:space="preserve"> </w:t>
      </w:r>
      <w:r w:rsidRPr="00402CB7">
        <w:rPr>
          <w:sz w:val="28"/>
          <w:szCs w:val="28"/>
        </w:rPr>
        <w:t>нами</w:t>
      </w:r>
      <w:r>
        <w:rPr>
          <w:sz w:val="28"/>
          <w:szCs w:val="28"/>
        </w:rPr>
        <w:t xml:space="preserve"> направляются ниже</w:t>
      </w:r>
      <w:r w:rsidRPr="00FF0F88">
        <w:rPr>
          <w:sz w:val="28"/>
          <w:szCs w:val="28"/>
        </w:rPr>
        <w:t>перечисленные документы:</w:t>
      </w:r>
    </w:p>
    <w:p w:rsidR="00291B40" w:rsidRPr="002C6E6B" w:rsidRDefault="00291B40" w:rsidP="002C6E6B">
      <w:pPr>
        <w:autoSpaceDE w:val="0"/>
        <w:autoSpaceDN w:val="0"/>
        <w:adjustRightInd w:val="0"/>
        <w:ind w:firstLine="540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7"/>
        <w:gridCol w:w="5085"/>
        <w:gridCol w:w="1789"/>
        <w:gridCol w:w="1925"/>
      </w:tblGrid>
      <w:tr w:rsidR="00291B40" w:rsidRPr="00FF0F88" w:rsidTr="0065519F">
        <w:trPr>
          <w:jc w:val="center"/>
        </w:trPr>
        <w:tc>
          <w:tcPr>
            <w:tcW w:w="727" w:type="dxa"/>
            <w:vAlign w:val="center"/>
          </w:tcPr>
          <w:p w:rsidR="00291B40" w:rsidRPr="00FF0F88" w:rsidRDefault="00291B40" w:rsidP="0038747A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№ п\п</w:t>
            </w:r>
          </w:p>
        </w:tc>
        <w:tc>
          <w:tcPr>
            <w:tcW w:w="5085" w:type="dxa"/>
            <w:vAlign w:val="center"/>
          </w:tcPr>
          <w:p w:rsidR="00291B40" w:rsidRPr="00FF0F88" w:rsidRDefault="00291B40" w:rsidP="0038747A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789" w:type="dxa"/>
            <w:vAlign w:val="center"/>
          </w:tcPr>
          <w:p w:rsidR="00291B40" w:rsidRPr="00FF0F88" w:rsidRDefault="00291B40" w:rsidP="0038747A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Номера страниц</w:t>
            </w:r>
          </w:p>
        </w:tc>
        <w:tc>
          <w:tcPr>
            <w:tcW w:w="1925" w:type="dxa"/>
          </w:tcPr>
          <w:p w:rsidR="00291B40" w:rsidRPr="00FF0F88" w:rsidRDefault="00291B40" w:rsidP="0038747A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Количество</w:t>
            </w:r>
          </w:p>
          <w:p w:rsidR="00291B40" w:rsidRPr="00FF0F88" w:rsidRDefault="00291B40" w:rsidP="0038747A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страниц</w:t>
            </w:r>
          </w:p>
        </w:tc>
      </w:tr>
      <w:tr w:rsidR="00291B40" w:rsidRPr="00FF0F88" w:rsidTr="0065519F">
        <w:trPr>
          <w:jc w:val="center"/>
        </w:trPr>
        <w:tc>
          <w:tcPr>
            <w:tcW w:w="727" w:type="dxa"/>
          </w:tcPr>
          <w:p w:rsidR="00291B40" w:rsidRPr="00FF0F88" w:rsidRDefault="00291B40" w:rsidP="0065519F">
            <w:pPr>
              <w:tabs>
                <w:tab w:val="num" w:pos="720"/>
              </w:tabs>
              <w:ind w:right="175"/>
              <w:jc w:val="right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1</w:t>
            </w:r>
          </w:p>
        </w:tc>
        <w:tc>
          <w:tcPr>
            <w:tcW w:w="5085" w:type="dxa"/>
          </w:tcPr>
          <w:p w:rsidR="00291B40" w:rsidRPr="00FF0F88" w:rsidRDefault="00291B40" w:rsidP="00FB4465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2</w:t>
            </w:r>
          </w:p>
        </w:tc>
        <w:tc>
          <w:tcPr>
            <w:tcW w:w="1789" w:type="dxa"/>
          </w:tcPr>
          <w:p w:rsidR="00291B40" w:rsidRPr="00FF0F88" w:rsidRDefault="00291B40" w:rsidP="00FB4465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3</w:t>
            </w:r>
          </w:p>
        </w:tc>
        <w:tc>
          <w:tcPr>
            <w:tcW w:w="1925" w:type="dxa"/>
          </w:tcPr>
          <w:p w:rsidR="00291B40" w:rsidRPr="00FF0F88" w:rsidRDefault="00291B40" w:rsidP="00FB4465">
            <w:pPr>
              <w:jc w:val="center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4</w:t>
            </w:r>
          </w:p>
        </w:tc>
      </w:tr>
      <w:tr w:rsidR="00291B40" w:rsidRPr="00FF0F88" w:rsidTr="0065519F">
        <w:trPr>
          <w:jc w:val="center"/>
        </w:trPr>
        <w:tc>
          <w:tcPr>
            <w:tcW w:w="727" w:type="dxa"/>
            <w:vAlign w:val="center"/>
          </w:tcPr>
          <w:p w:rsidR="00291B40" w:rsidRPr="00FF0F88" w:rsidRDefault="00291B40" w:rsidP="0065519F">
            <w:pPr>
              <w:tabs>
                <w:tab w:val="num" w:pos="720"/>
              </w:tabs>
              <w:ind w:right="175"/>
              <w:jc w:val="right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1.</w:t>
            </w:r>
          </w:p>
        </w:tc>
        <w:tc>
          <w:tcPr>
            <w:tcW w:w="508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</w:tr>
      <w:tr w:rsidR="00291B40" w:rsidRPr="00FF0F88" w:rsidTr="0065519F">
        <w:trPr>
          <w:jc w:val="center"/>
        </w:trPr>
        <w:tc>
          <w:tcPr>
            <w:tcW w:w="727" w:type="dxa"/>
            <w:vAlign w:val="center"/>
          </w:tcPr>
          <w:p w:rsidR="00291B40" w:rsidRPr="00FF0F88" w:rsidRDefault="00291B40" w:rsidP="0065519F">
            <w:pPr>
              <w:tabs>
                <w:tab w:val="num" w:pos="720"/>
              </w:tabs>
              <w:ind w:right="175"/>
              <w:jc w:val="right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2.</w:t>
            </w:r>
          </w:p>
        </w:tc>
        <w:tc>
          <w:tcPr>
            <w:tcW w:w="508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</w:tr>
      <w:tr w:rsidR="00291B40" w:rsidRPr="00FF0F88" w:rsidTr="0065519F">
        <w:trPr>
          <w:jc w:val="center"/>
        </w:trPr>
        <w:tc>
          <w:tcPr>
            <w:tcW w:w="727" w:type="dxa"/>
            <w:vAlign w:val="center"/>
          </w:tcPr>
          <w:p w:rsidR="00291B40" w:rsidRPr="00FF0F88" w:rsidRDefault="00291B40" w:rsidP="0065519F">
            <w:pPr>
              <w:tabs>
                <w:tab w:val="num" w:pos="720"/>
              </w:tabs>
              <w:ind w:right="175"/>
              <w:jc w:val="right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3.</w:t>
            </w:r>
          </w:p>
        </w:tc>
        <w:tc>
          <w:tcPr>
            <w:tcW w:w="508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</w:tr>
      <w:tr w:rsidR="00291B40" w:rsidRPr="00FF0F88" w:rsidTr="0065519F">
        <w:trPr>
          <w:jc w:val="center"/>
        </w:trPr>
        <w:tc>
          <w:tcPr>
            <w:tcW w:w="727" w:type="dxa"/>
          </w:tcPr>
          <w:p w:rsidR="00291B40" w:rsidRPr="00FF0F88" w:rsidRDefault="00291B40" w:rsidP="0065519F">
            <w:pPr>
              <w:tabs>
                <w:tab w:val="num" w:pos="360"/>
              </w:tabs>
              <w:ind w:left="34" w:right="175"/>
              <w:jc w:val="right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…</w:t>
            </w:r>
          </w:p>
        </w:tc>
        <w:tc>
          <w:tcPr>
            <w:tcW w:w="508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789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  <w:tc>
          <w:tcPr>
            <w:tcW w:w="1925" w:type="dxa"/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</w:tr>
      <w:tr w:rsidR="00291B40" w:rsidRPr="00FF0F88" w:rsidTr="00FF0F88">
        <w:trPr>
          <w:trHeight w:val="337"/>
          <w:jc w:val="center"/>
        </w:trPr>
        <w:tc>
          <w:tcPr>
            <w:tcW w:w="7601" w:type="dxa"/>
            <w:gridSpan w:val="3"/>
            <w:tcBorders>
              <w:bottom w:val="single" w:sz="12" w:space="0" w:color="auto"/>
            </w:tcBorders>
          </w:tcPr>
          <w:p w:rsidR="00291B40" w:rsidRPr="00FF0F88" w:rsidRDefault="00291B40" w:rsidP="00FB4465">
            <w:pPr>
              <w:ind w:left="227" w:hanging="227"/>
              <w:rPr>
                <w:sz w:val="28"/>
                <w:szCs w:val="28"/>
              </w:rPr>
            </w:pPr>
            <w:r w:rsidRPr="00FF0F88">
              <w:rPr>
                <w:sz w:val="28"/>
                <w:szCs w:val="28"/>
              </w:rPr>
              <w:t>Итого листов:</w:t>
            </w:r>
          </w:p>
        </w:tc>
        <w:tc>
          <w:tcPr>
            <w:tcW w:w="1925" w:type="dxa"/>
            <w:tcBorders>
              <w:bottom w:val="single" w:sz="12" w:space="0" w:color="auto"/>
            </w:tcBorders>
          </w:tcPr>
          <w:p w:rsidR="00291B40" w:rsidRPr="00FF0F88" w:rsidRDefault="00291B40" w:rsidP="0038747A">
            <w:pPr>
              <w:rPr>
                <w:sz w:val="28"/>
                <w:szCs w:val="28"/>
              </w:rPr>
            </w:pPr>
          </w:p>
        </w:tc>
      </w:tr>
    </w:tbl>
    <w:p w:rsidR="00291B40" w:rsidRPr="00FF0F88" w:rsidRDefault="00291B40" w:rsidP="00915D7B">
      <w:pPr>
        <w:rPr>
          <w:b/>
          <w:sz w:val="28"/>
          <w:szCs w:val="28"/>
        </w:rPr>
      </w:pPr>
    </w:p>
    <w:p w:rsidR="00291B40" w:rsidRPr="00FF0F88" w:rsidRDefault="00291B40" w:rsidP="00915D7B">
      <w:pPr>
        <w:rPr>
          <w:sz w:val="28"/>
          <w:szCs w:val="28"/>
        </w:rPr>
      </w:pPr>
      <w:r w:rsidRPr="00FF0F88">
        <w:rPr>
          <w:sz w:val="28"/>
          <w:szCs w:val="28"/>
        </w:rPr>
        <w:t>Заявитель (уполномоченный представитель) ______________</w:t>
      </w:r>
      <w:r>
        <w:rPr>
          <w:sz w:val="28"/>
          <w:szCs w:val="28"/>
        </w:rPr>
        <w:t>__________</w:t>
      </w:r>
      <w:r w:rsidRPr="00FF0F88">
        <w:rPr>
          <w:sz w:val="28"/>
          <w:szCs w:val="28"/>
        </w:rPr>
        <w:t>______</w:t>
      </w:r>
    </w:p>
    <w:p w:rsidR="00291B40" w:rsidRPr="00FF0F88" w:rsidRDefault="00291B40" w:rsidP="00915D7B">
      <w:r w:rsidRPr="00FF0F88">
        <w:t>(подпись)</w:t>
      </w:r>
    </w:p>
    <w:p w:rsidR="00291B40" w:rsidRPr="001A6672" w:rsidRDefault="00291B40" w:rsidP="00915D7B">
      <w:r w:rsidRPr="001A6672">
        <w:t>_____________________________________________________________________________________</w:t>
      </w:r>
      <w:r>
        <w:t>____</w:t>
      </w:r>
      <w:r w:rsidRPr="001A6672">
        <w:t>_______</w:t>
      </w:r>
    </w:p>
    <w:p w:rsidR="00291B40" w:rsidRPr="00FB4465" w:rsidRDefault="00291B40" w:rsidP="00FF0F88">
      <w:pPr>
        <w:contextualSpacing/>
        <w:jc w:val="both"/>
        <w:outlineLvl w:val="0"/>
        <w:rPr>
          <w:bCs/>
          <w:kern w:val="28"/>
          <w:sz w:val="24"/>
          <w:szCs w:val="24"/>
        </w:rPr>
      </w:pPr>
      <w:bookmarkStart w:id="0" w:name="_Toc442632511"/>
      <w:bookmarkStart w:id="1" w:name="_Toc442706652"/>
      <w:bookmarkStart w:id="2" w:name="_Toc442706888"/>
      <w:bookmarkStart w:id="3" w:name="_Toc449608843"/>
      <w:bookmarkStart w:id="4" w:name="_Toc450235883"/>
      <w:r w:rsidRPr="00FB4465">
        <w:rPr>
          <w:bCs/>
          <w:kern w:val="28"/>
          <w:sz w:val="24"/>
          <w:szCs w:val="24"/>
        </w:rPr>
        <w:t>(</w:t>
      </w:r>
      <w:r w:rsidRPr="00FB4465">
        <w:rPr>
          <w:bCs/>
          <w:kern w:val="28"/>
        </w:rPr>
        <w:t xml:space="preserve">должность, ФИО, основание и реквизиты документа, подтверждающие полномочия соответствующего лица на подпись заявки на участие в </w:t>
      </w:r>
      <w:r>
        <w:rPr>
          <w:bCs/>
          <w:kern w:val="28"/>
        </w:rPr>
        <w:t xml:space="preserve">открытом </w:t>
      </w:r>
      <w:r w:rsidRPr="00FB4465">
        <w:rPr>
          <w:bCs/>
          <w:kern w:val="28"/>
        </w:rPr>
        <w:t>конкурсе</w:t>
      </w:r>
      <w:r>
        <w:rPr>
          <w:bCs/>
          <w:kern w:val="28"/>
        </w:rPr>
        <w:t xml:space="preserve"> </w:t>
      </w:r>
      <w:r w:rsidRPr="007902FD">
        <w:rPr>
          <w:bCs/>
          <w:kern w:val="28"/>
        </w:rPr>
        <w:t xml:space="preserve">на право получения свидетельств об осуществлении перевозок по одному или нескольким </w:t>
      </w:r>
      <w:r>
        <w:rPr>
          <w:bCs/>
          <w:kern w:val="28"/>
        </w:rPr>
        <w:t>муниципальным</w:t>
      </w:r>
      <w:r w:rsidRPr="00DE697A">
        <w:rPr>
          <w:bCs/>
          <w:kern w:val="28"/>
        </w:rPr>
        <w:t xml:space="preserve"> </w:t>
      </w:r>
      <w:r w:rsidRPr="007902FD">
        <w:rPr>
          <w:bCs/>
          <w:kern w:val="28"/>
        </w:rPr>
        <w:t>маршрутам рег</w:t>
      </w:r>
      <w:r>
        <w:rPr>
          <w:bCs/>
          <w:kern w:val="28"/>
        </w:rPr>
        <w:t>улярных перевозок</w:t>
      </w:r>
      <w:r w:rsidRPr="00FB4465">
        <w:rPr>
          <w:bCs/>
          <w:kern w:val="28"/>
          <w:sz w:val="24"/>
          <w:szCs w:val="24"/>
        </w:rPr>
        <w:t>)</w:t>
      </w:r>
      <w:bookmarkEnd w:id="0"/>
      <w:bookmarkEnd w:id="1"/>
      <w:bookmarkEnd w:id="2"/>
      <w:bookmarkEnd w:id="3"/>
      <w:bookmarkEnd w:id="4"/>
    </w:p>
    <w:p w:rsidR="00291B40" w:rsidRPr="001A6672" w:rsidRDefault="00291B40" w:rsidP="00915D7B">
      <w:pPr>
        <w:ind w:left="340"/>
        <w:rPr>
          <w:sz w:val="24"/>
          <w:szCs w:val="24"/>
        </w:rPr>
      </w:pPr>
    </w:p>
    <w:p w:rsidR="00291B40" w:rsidRPr="00FF0F88" w:rsidRDefault="00291B40" w:rsidP="007902FD">
      <w:pPr>
        <w:jc w:val="center"/>
        <w:rPr>
          <w:sz w:val="28"/>
          <w:szCs w:val="28"/>
        </w:rPr>
      </w:pPr>
      <w:r w:rsidRPr="00FF0F88">
        <w:rPr>
          <w:sz w:val="28"/>
          <w:szCs w:val="28"/>
        </w:rPr>
        <w:t>М. П.</w:t>
      </w:r>
    </w:p>
    <w:p w:rsidR="00291B40" w:rsidRPr="00FF0F88" w:rsidRDefault="00291B40" w:rsidP="007902FD">
      <w:pPr>
        <w:jc w:val="center"/>
        <w:rPr>
          <w:sz w:val="28"/>
          <w:szCs w:val="28"/>
        </w:rPr>
      </w:pPr>
      <w:r w:rsidRPr="00FF0F88">
        <w:rPr>
          <w:sz w:val="28"/>
          <w:szCs w:val="28"/>
        </w:rPr>
        <w:t>(при наличии)</w:t>
      </w:r>
    </w:p>
    <w:p w:rsidR="00291B40" w:rsidRPr="00B71235" w:rsidRDefault="00291B40" w:rsidP="00915D7B">
      <w:pPr>
        <w:rPr>
          <w:sz w:val="28"/>
          <w:szCs w:val="24"/>
        </w:rPr>
      </w:pPr>
      <w:bookmarkStart w:id="5" w:name="_GoBack"/>
      <w:bookmarkEnd w:id="5"/>
    </w:p>
    <w:sectPr w:rsidR="00291B40" w:rsidRPr="00B71235" w:rsidSect="00920418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5D7B"/>
    <w:rsid w:val="00091456"/>
    <w:rsid w:val="001A6672"/>
    <w:rsid w:val="001C71A8"/>
    <w:rsid w:val="00203DFC"/>
    <w:rsid w:val="00291B40"/>
    <w:rsid w:val="002A0704"/>
    <w:rsid w:val="002C6E6B"/>
    <w:rsid w:val="00384927"/>
    <w:rsid w:val="0038747A"/>
    <w:rsid w:val="00402CB7"/>
    <w:rsid w:val="004D14AD"/>
    <w:rsid w:val="005215CE"/>
    <w:rsid w:val="00535DE1"/>
    <w:rsid w:val="0065519F"/>
    <w:rsid w:val="006D38C8"/>
    <w:rsid w:val="00702527"/>
    <w:rsid w:val="0070339B"/>
    <w:rsid w:val="00714A46"/>
    <w:rsid w:val="00751F66"/>
    <w:rsid w:val="007902FD"/>
    <w:rsid w:val="007B1C2A"/>
    <w:rsid w:val="00915D7B"/>
    <w:rsid w:val="00920418"/>
    <w:rsid w:val="00A34F6D"/>
    <w:rsid w:val="00A3513D"/>
    <w:rsid w:val="00A37E7E"/>
    <w:rsid w:val="00B33993"/>
    <w:rsid w:val="00B71235"/>
    <w:rsid w:val="00BF04D4"/>
    <w:rsid w:val="00CB401E"/>
    <w:rsid w:val="00D16104"/>
    <w:rsid w:val="00D94500"/>
    <w:rsid w:val="00DE697A"/>
    <w:rsid w:val="00EC183B"/>
    <w:rsid w:val="00FB4465"/>
    <w:rsid w:val="00FD1268"/>
    <w:rsid w:val="00FF0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7B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BF04D4"/>
    <w:pPr>
      <w:ind w:left="360"/>
      <w:jc w:val="both"/>
    </w:pPr>
    <w:rPr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F04D4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D14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14A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237</Words>
  <Characters>1351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Анна Хачатурова</dc:creator>
  <cp:keywords/>
  <dc:description/>
  <cp:lastModifiedBy>Мурад</cp:lastModifiedBy>
  <cp:revision>4</cp:revision>
  <cp:lastPrinted>2018-08-07T14:28:00Z</cp:lastPrinted>
  <dcterms:created xsi:type="dcterms:W3CDTF">2019-02-21T20:03:00Z</dcterms:created>
  <dcterms:modified xsi:type="dcterms:W3CDTF">2019-02-22T10:01:00Z</dcterms:modified>
</cp:coreProperties>
</file>